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9_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äranlage Queichtal - Los 1: Erneuerung der Belüft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lagentechnische Leistu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